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417B0D" w:rsidRDefault="00FF227D" w:rsidP="00FF227D">
      <w:pPr>
        <w:rPr>
          <w:rFonts w:cs="Arial"/>
          <w:b/>
          <w:szCs w:val="22"/>
        </w:rPr>
      </w:pPr>
      <w:r w:rsidRPr="00417B0D">
        <w:rPr>
          <w:rFonts w:cs="Arial"/>
          <w:b/>
          <w:szCs w:val="22"/>
        </w:rPr>
        <w:t>D.3 Erklärung zur Fachkunde und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CE61CE" w:rsidRDefault="00EF2CF9" w:rsidP="00FF227D"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1. Fachkunde</w:t>
      </w:r>
    </w:p>
    <w:tbl>
      <w:tblPr>
        <w:tblpPr w:leftFromText="141" w:rightFromText="141" w:vertAnchor="text" w:tblpX="86" w:tblpY="19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5"/>
        <w:gridCol w:w="937"/>
      </w:tblGrid>
      <w:tr w:rsidR="00061FB5" w:rsidTr="00BD6A25">
        <w:trPr>
          <w:trHeight w:val="810"/>
        </w:trPr>
        <w:tc>
          <w:tcPr>
            <w:tcW w:w="8205" w:type="dxa"/>
            <w:vAlign w:val="center"/>
          </w:tcPr>
          <w:p w:rsidR="00061FB5" w:rsidRPr="00993FE2" w:rsidRDefault="00061FB5" w:rsidP="00061FB5">
            <w:pPr>
              <w:ind w:left="284" w:hanging="284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habe(n) die ausgeschriebene und/oder eine vergleichbare Leistung (siehe Teil A.3) bereits ausgeführt.</w:t>
            </w:r>
          </w:p>
          <w:p w:rsidR="00061FB5" w:rsidRDefault="00061FB5" w:rsidP="00061FB5">
            <w:pPr>
              <w:ind w:left="284"/>
              <w:rPr>
                <w:rFonts w:cs="Arial"/>
                <w:b/>
                <w:sz w:val="20"/>
                <w:szCs w:val="20"/>
              </w:rPr>
            </w:pPr>
            <w:r w:rsidRPr="00993FE2">
              <w:rPr>
                <w:rFonts w:cs="Arial"/>
                <w:b/>
                <w:sz w:val="20"/>
                <w:szCs w:val="20"/>
              </w:rPr>
              <w:t>Aufstellung im Vordruck D.3.1 (Nachweis Fachkunde/Referenzen) unter Ziffer 1</w:t>
            </w:r>
          </w:p>
        </w:tc>
        <w:bookmarkStart w:id="0" w:name="Kontrollkästchen1"/>
        <w:bookmarkStart w:id="1" w:name="_GoBack"/>
        <w:tc>
          <w:tcPr>
            <w:tcW w:w="937" w:type="dxa"/>
            <w:shd w:val="clear" w:color="auto" w:fill="auto"/>
            <w:vAlign w:val="center"/>
          </w:tcPr>
          <w:p w:rsidR="00061FB5" w:rsidRPr="00EF2CF9" w:rsidRDefault="00EF2CF9" w:rsidP="00061FB5">
            <w:pPr>
              <w:jc w:val="center"/>
              <w:rPr>
                <w:rFonts w:cs="Arial"/>
                <w:b/>
                <w:sz w:val="24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6A482F">
              <w:rPr>
                <w:rFonts w:cs="Arial"/>
                <w:b/>
                <w:sz w:val="24"/>
              </w:rPr>
            </w:r>
            <w:r w:rsidR="006A482F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</w:tbl>
    <w:p w:rsidR="00FF227D" w:rsidRPr="00993FE2" w:rsidRDefault="00FF227D" w:rsidP="00FF227D">
      <w:pPr>
        <w:rPr>
          <w:rFonts w:cs="Arial"/>
          <w:b/>
          <w:sz w:val="20"/>
          <w:szCs w:val="20"/>
        </w:rPr>
      </w:pP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061FB5" w:rsidRPr="00061FB5" w:rsidTr="001D0B20">
        <w:trPr>
          <w:trHeight w:val="1390"/>
        </w:trPr>
        <w:tc>
          <w:tcPr>
            <w:tcW w:w="8222" w:type="dxa"/>
          </w:tcPr>
          <w:p w:rsidR="00061FB5" w:rsidRDefault="00061FB5" w:rsidP="00061FB5">
            <w:pPr>
              <w:ind w:left="318" w:hanging="318"/>
              <w:jc w:val="both"/>
              <w:rPr>
                <w:rFonts w:cs="Arial"/>
                <w:b/>
                <w:sz w:val="20"/>
                <w:szCs w:val="20"/>
              </w:rPr>
            </w:pPr>
            <w:r w:rsidRPr="00061FB5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061FB5">
              <w:rPr>
                <w:rFonts w:cs="Arial"/>
                <w:sz w:val="20"/>
                <w:szCs w:val="20"/>
              </w:rPr>
              <w:t>Ich und/oder Mitglieder der Bietergemeinschaft und/oder Subunternehmer verfüge(n) über die notwendige Fachkunde, weil das mit der Ange</w:t>
            </w:r>
            <w:r w:rsidR="00CE61CE">
              <w:rPr>
                <w:rFonts w:cs="Arial"/>
                <w:sz w:val="20"/>
                <w:szCs w:val="20"/>
              </w:rPr>
              <w:t>botserstellung und/oder der Aus</w:t>
            </w:r>
            <w:r w:rsidRPr="00061FB5">
              <w:rPr>
                <w:rFonts w:cs="Arial"/>
                <w:sz w:val="20"/>
                <w:szCs w:val="20"/>
              </w:rPr>
              <w:t>führung bzw. der Leitung der Ausführung befasste Personal die ausgeschriebene und/oder eine vergleichbare Leistung (siehe Teil A.3) bereits ausgeführt hat.</w:t>
            </w:r>
            <w:r w:rsidRPr="00061FB5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061FB5" w:rsidRPr="00061FB5" w:rsidRDefault="00061FB5" w:rsidP="00061FB5">
            <w:pPr>
              <w:ind w:left="318"/>
              <w:rPr>
                <w:rFonts w:cs="Arial"/>
                <w:sz w:val="20"/>
                <w:szCs w:val="20"/>
              </w:rPr>
            </w:pPr>
            <w:r w:rsidRPr="00061FB5">
              <w:rPr>
                <w:rFonts w:cs="Arial"/>
                <w:b/>
                <w:sz w:val="20"/>
                <w:szCs w:val="20"/>
              </w:rPr>
              <w:t>Die vg. Aussage ist durch gesonderte Ausführungen im Vordruck D.3.1 (Nachweis Fachkunde/ Referenzen) unter Ziffer 2 darzustellen</w:t>
            </w:r>
          </w:p>
        </w:tc>
        <w:tc>
          <w:tcPr>
            <w:tcW w:w="992" w:type="dxa"/>
            <w:vAlign w:val="center"/>
          </w:tcPr>
          <w:p w:rsidR="00061FB5" w:rsidRPr="00061FB5" w:rsidRDefault="00EF2CF9" w:rsidP="00061FB5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6A482F">
              <w:rPr>
                <w:rFonts w:cs="Arial"/>
                <w:b/>
                <w:sz w:val="24"/>
              </w:rPr>
            </w:r>
            <w:r w:rsidR="006A482F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Default="00FF227D" w:rsidP="00FF227D">
      <w:pPr>
        <w:rPr>
          <w:rFonts w:cs="Arial"/>
          <w:sz w:val="20"/>
          <w:szCs w:val="20"/>
        </w:rPr>
      </w:pPr>
    </w:p>
    <w:p w:rsidR="004D6314" w:rsidRPr="00993FE2" w:rsidRDefault="004D6314" w:rsidP="00FF227D">
      <w:pPr>
        <w:rPr>
          <w:rFonts w:cs="Arial"/>
          <w:sz w:val="20"/>
          <w:szCs w:val="20"/>
        </w:rPr>
      </w:pPr>
    </w:p>
    <w:p w:rsidR="00FF227D" w:rsidRPr="00CE61CE" w:rsidRDefault="00FF227D" w:rsidP="00FF227D">
      <w:pPr>
        <w:rPr>
          <w:rFonts w:cs="Arial"/>
          <w:b/>
          <w:sz w:val="20"/>
          <w:szCs w:val="20"/>
          <w:u w:val="single"/>
        </w:rPr>
      </w:pPr>
      <w:r w:rsidRPr="00CE61CE">
        <w:rPr>
          <w:rFonts w:cs="Arial"/>
          <w:b/>
          <w:sz w:val="20"/>
          <w:szCs w:val="20"/>
          <w:u w:val="single"/>
        </w:rPr>
        <w:t>2.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061FB5" w:rsidRDefault="00FF227D" w:rsidP="00FF227D">
      <w:pPr>
        <w:rPr>
          <w:rFonts w:cs="Arial"/>
          <w:b/>
          <w:sz w:val="20"/>
          <w:szCs w:val="20"/>
        </w:rPr>
      </w:pPr>
      <w:r w:rsidRPr="00061FB5">
        <w:rPr>
          <w:rFonts w:cs="Arial"/>
          <w:b/>
          <w:sz w:val="20"/>
          <w:szCs w:val="20"/>
        </w:rPr>
        <w:t>2.1 Personal</w:t>
      </w:r>
    </w:p>
    <w:p w:rsidR="00061FB5" w:rsidRDefault="00061FB5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4362EE">
        <w:trPr>
          <w:trHeight w:val="525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verfüge(n) bereits jetzt über das gesamte in der Leistungsbeschreibung geforderte Personal.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356" w:hanging="356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6A482F">
              <w:rPr>
                <w:rFonts w:cs="Arial"/>
                <w:b/>
                <w:sz w:val="24"/>
              </w:rPr>
            </w:r>
            <w:r w:rsidR="006A482F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9F0B89">
        <w:trPr>
          <w:trHeight w:val="728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werde(n) die Maßnahme/Beauftragung mit dem in der Leistungsbeschreibung geforderten Personal durchführen.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6A482F">
              <w:rPr>
                <w:rFonts w:cs="Arial"/>
                <w:b/>
                <w:sz w:val="24"/>
              </w:rPr>
            </w:r>
            <w:r w:rsidR="006A482F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2.2 Räumlichkeiten/Außengelände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4"/>
        <w:gridCol w:w="992"/>
      </w:tblGrid>
      <w:tr w:rsidR="004362EE" w:rsidTr="009F0B89">
        <w:trPr>
          <w:trHeight w:val="483"/>
        </w:trPr>
        <w:tc>
          <w:tcPr>
            <w:tcW w:w="8214" w:type="dxa"/>
            <w:vAlign w:val="center"/>
          </w:tcPr>
          <w:p w:rsidR="004362EE" w:rsidRDefault="004362EE" w:rsidP="004362EE">
            <w:pPr>
              <w:ind w:left="64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Ich habe die Angaben zu den Räumlichkeiten/Außengelände im Vordruck D.3.2 vorgenommen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6A482F">
              <w:rPr>
                <w:rFonts w:cs="Arial"/>
                <w:b/>
                <w:sz w:val="24"/>
              </w:rPr>
            </w:r>
            <w:r w:rsidR="006A482F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2.3 Insolvenzverfahren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2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9"/>
        <w:gridCol w:w="992"/>
      </w:tblGrid>
      <w:tr w:rsidR="004362EE" w:rsidTr="009F0B89">
        <w:trPr>
          <w:trHeight w:val="832"/>
        </w:trPr>
        <w:tc>
          <w:tcPr>
            <w:tcW w:w="8229" w:type="dxa"/>
            <w:vAlign w:val="center"/>
          </w:tcPr>
          <w:p w:rsidR="004362EE" w:rsidRDefault="004362EE" w:rsidP="004362EE">
            <w:pPr>
              <w:ind w:left="79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Über mein Vermögen oder über das Vermögen der Mitglieder der Bietergemeinschaft wurde das Insolvenzverfahren eröffnet oder beantragt bzw. dieser Antrag ist mangels Masse abgelehnt worden.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79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6A482F">
              <w:rPr>
                <w:rFonts w:cs="Arial"/>
                <w:b/>
                <w:sz w:val="24"/>
              </w:rPr>
            </w:r>
            <w:r w:rsidR="006A482F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17B0D" w:rsidRDefault="00FF227D" w:rsidP="00FF227D">
      <w:pPr>
        <w:rPr>
          <w:rFonts w:cs="Arial"/>
          <w:sz w:val="20"/>
          <w:szCs w:val="20"/>
          <w:u w:val="single"/>
        </w:rPr>
      </w:pP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</w:p>
    <w:p w:rsidR="00CE61CE" w:rsidRPr="005E2CD4" w:rsidRDefault="00FF227D" w:rsidP="00740E8A">
      <w:pPr>
        <w:rPr>
          <w:rFonts w:cs="Arial"/>
          <w:sz w:val="20"/>
          <w:szCs w:val="20"/>
        </w:rPr>
      </w:pPr>
      <w:r w:rsidRPr="00993FE2">
        <w:rPr>
          <w:rFonts w:cs="Arial"/>
          <w:sz w:val="20"/>
          <w:szCs w:val="20"/>
        </w:rPr>
        <w:t>Firmenstempel</w:t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  <w:t xml:space="preserve">   </w:t>
      </w:r>
      <w:r w:rsidR="005A6CBC">
        <w:rPr>
          <w:rFonts w:cs="Arial"/>
          <w:sz w:val="20"/>
          <w:szCs w:val="20"/>
        </w:rPr>
        <w:t xml:space="preserve">         </w:t>
      </w:r>
      <w:r w:rsidR="009F0B89">
        <w:rPr>
          <w:rFonts w:cs="Arial"/>
          <w:sz w:val="20"/>
          <w:szCs w:val="20"/>
        </w:rPr>
        <w:t xml:space="preserve">  </w:t>
      </w:r>
      <w:r w:rsidRPr="00993FE2">
        <w:rPr>
          <w:rFonts w:cs="Arial"/>
          <w:sz w:val="20"/>
          <w:szCs w:val="20"/>
        </w:rPr>
        <w:t>Datum, Unterschrift</w:t>
      </w:r>
    </w:p>
    <w:sectPr w:rsidR="00CE61CE" w:rsidRPr="005E2CD4" w:rsidSect="00740E8A">
      <w:headerReference w:type="default" r:id="rId9"/>
      <w:footerReference w:type="default" r:id="rId10"/>
      <w:pgSz w:w="11906" w:h="16838"/>
      <w:pgMar w:top="1701" w:right="1134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Pr="00DE03CC" w:rsidRDefault="00F9793D" w:rsidP="008E2FD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>Öff</w:t>
    </w:r>
    <w:r w:rsidR="00735D3D">
      <w:rPr>
        <w:rFonts w:eastAsiaTheme="majorEastAsia" w:cs="Arial"/>
        <w:sz w:val="16"/>
        <w:szCs w:val="16"/>
      </w:rPr>
      <w:t xml:space="preserve">entliche Ausschreibung von </w:t>
    </w:r>
    <w:r w:rsidR="00735D3D" w:rsidRPr="00735D3D">
      <w:rPr>
        <w:rFonts w:eastAsiaTheme="majorEastAsia" w:cs="Arial"/>
        <w:sz w:val="16"/>
        <w:szCs w:val="16"/>
      </w:rPr>
      <w:t>16 Abs. 1 SGB II i.V.m. § 45 Abs. 1 Satz 1 Nr. 1, 2 SGB III</w:t>
    </w:r>
  </w:p>
  <w:p w:rsidR="00F9793D" w:rsidRPr="00DE03CC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8305FF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6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735D3D">
      <w:rPr>
        <w:rFonts w:eastAsiaTheme="majorEastAsia" w:cs="Arial"/>
        <w:sz w:val="20"/>
        <w:szCs w:val="20"/>
      </w:rPr>
      <w:t>2</w:t>
    </w:r>
    <w:r w:rsidR="001E61AC">
      <w:rPr>
        <w:rFonts w:eastAsiaTheme="majorEastAsia" w:cs="Arial"/>
        <w:sz w:val="20"/>
        <w:szCs w:val="20"/>
      </w:rPr>
      <w:t>2</w:t>
    </w:r>
    <w:r w:rsidR="003B2006">
      <w:rPr>
        <w:rFonts w:eastAsiaTheme="majorEastAsia" w:cs="Arial"/>
        <w:sz w:val="20"/>
        <w:szCs w:val="20"/>
      </w:rPr>
      <w:t>.0</w:t>
    </w:r>
    <w:r w:rsidR="000F01D9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>.201</w:t>
    </w:r>
    <w:r w:rsidR="001E61AC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544C94">
      <w:rPr>
        <w:rFonts w:eastAsiaTheme="majorEastAsia" w:cs="Arial"/>
        <w:sz w:val="20"/>
        <w:szCs w:val="20"/>
      </w:rPr>
      <w:t>(ZV) 19-21-80-</w:t>
    </w:r>
    <w:r w:rsidR="00071F5F">
      <w:rPr>
        <w:rFonts w:eastAsiaTheme="majorEastAsia" w:cs="Arial"/>
        <w:sz w:val="20"/>
        <w:szCs w:val="20"/>
      </w:rPr>
      <w:t>2</w:t>
    </w:r>
    <w:r w:rsidR="00735D3D">
      <w:rPr>
        <w:rFonts w:eastAsiaTheme="majorEastAsia" w:cs="Arial"/>
        <w:sz w:val="20"/>
        <w:szCs w:val="20"/>
      </w:rPr>
      <w:t>2</w:t>
    </w:r>
    <w:r w:rsidR="001E61AC">
      <w:rPr>
        <w:rFonts w:eastAsiaTheme="majorEastAsia" w:cs="Arial"/>
        <w:sz w:val="20"/>
        <w:szCs w:val="20"/>
      </w:rPr>
      <w:t>7</w:t>
    </w:r>
    <w:r w:rsidR="008305FF">
      <w:rPr>
        <w:rFonts w:eastAsiaTheme="majorEastAsia" w:cs="Arial"/>
        <w:sz w:val="20"/>
        <w:szCs w:val="20"/>
      </w:rPr>
      <w:t>/1</w:t>
    </w:r>
    <w:r w:rsidR="001E61AC">
      <w:rPr>
        <w:rFonts w:eastAsiaTheme="majorEastAsia" w:cs="Arial"/>
        <w:sz w:val="20"/>
        <w:szCs w:val="20"/>
      </w:rPr>
      <w:t>7</w:t>
    </w:r>
    <w:r w:rsidR="008305FF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6A482F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6A482F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I2eBJHNCxH8UWpj20lei0D+Feo8=" w:salt="i96xv9tBeKSF0bgHE7ukvg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2881"/>
    <w:rsid w:val="00061FB5"/>
    <w:rsid w:val="00071F5F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1D9"/>
    <w:rsid w:val="000F06C9"/>
    <w:rsid w:val="000F1AA2"/>
    <w:rsid w:val="000F1FD8"/>
    <w:rsid w:val="00103ED2"/>
    <w:rsid w:val="00141EA4"/>
    <w:rsid w:val="00171118"/>
    <w:rsid w:val="001A022D"/>
    <w:rsid w:val="001B716F"/>
    <w:rsid w:val="001C56A0"/>
    <w:rsid w:val="001D0B20"/>
    <w:rsid w:val="001E24B3"/>
    <w:rsid w:val="001E61AC"/>
    <w:rsid w:val="001F04D5"/>
    <w:rsid w:val="001F2029"/>
    <w:rsid w:val="001F6CC5"/>
    <w:rsid w:val="00206433"/>
    <w:rsid w:val="00236493"/>
    <w:rsid w:val="0023715F"/>
    <w:rsid w:val="00242803"/>
    <w:rsid w:val="0024721F"/>
    <w:rsid w:val="00271CA1"/>
    <w:rsid w:val="002A2E84"/>
    <w:rsid w:val="002A44CF"/>
    <w:rsid w:val="0033105D"/>
    <w:rsid w:val="00332B32"/>
    <w:rsid w:val="003509C0"/>
    <w:rsid w:val="00381D32"/>
    <w:rsid w:val="003836E6"/>
    <w:rsid w:val="003B2006"/>
    <w:rsid w:val="003E47D8"/>
    <w:rsid w:val="00400024"/>
    <w:rsid w:val="0040760B"/>
    <w:rsid w:val="00417B0D"/>
    <w:rsid w:val="004362EE"/>
    <w:rsid w:val="0045152E"/>
    <w:rsid w:val="0045348E"/>
    <w:rsid w:val="004805E7"/>
    <w:rsid w:val="00495756"/>
    <w:rsid w:val="0049674F"/>
    <w:rsid w:val="004A762D"/>
    <w:rsid w:val="004B0976"/>
    <w:rsid w:val="004B400C"/>
    <w:rsid w:val="004B6334"/>
    <w:rsid w:val="004D6314"/>
    <w:rsid w:val="004E259B"/>
    <w:rsid w:val="0053309A"/>
    <w:rsid w:val="00544C94"/>
    <w:rsid w:val="00557AF2"/>
    <w:rsid w:val="0058607D"/>
    <w:rsid w:val="00587CAC"/>
    <w:rsid w:val="005949D0"/>
    <w:rsid w:val="00596867"/>
    <w:rsid w:val="005A6CBC"/>
    <w:rsid w:val="005B732E"/>
    <w:rsid w:val="005C539D"/>
    <w:rsid w:val="005C7A05"/>
    <w:rsid w:val="005D46D9"/>
    <w:rsid w:val="005D543E"/>
    <w:rsid w:val="005E2CD4"/>
    <w:rsid w:val="005F1315"/>
    <w:rsid w:val="005F30A8"/>
    <w:rsid w:val="0060052F"/>
    <w:rsid w:val="00610624"/>
    <w:rsid w:val="00625534"/>
    <w:rsid w:val="00654D4E"/>
    <w:rsid w:val="00660F0A"/>
    <w:rsid w:val="006722AD"/>
    <w:rsid w:val="006A482F"/>
    <w:rsid w:val="006A4E26"/>
    <w:rsid w:val="006E167C"/>
    <w:rsid w:val="006F295D"/>
    <w:rsid w:val="0071001B"/>
    <w:rsid w:val="0072023E"/>
    <w:rsid w:val="00734E48"/>
    <w:rsid w:val="00735D3D"/>
    <w:rsid w:val="00736781"/>
    <w:rsid w:val="00740E8A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05FF"/>
    <w:rsid w:val="00831448"/>
    <w:rsid w:val="00843341"/>
    <w:rsid w:val="008570E3"/>
    <w:rsid w:val="00866FBB"/>
    <w:rsid w:val="0089789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539A3"/>
    <w:rsid w:val="00A617E4"/>
    <w:rsid w:val="00A62EE2"/>
    <w:rsid w:val="00A77633"/>
    <w:rsid w:val="00AA6FA3"/>
    <w:rsid w:val="00AB528D"/>
    <w:rsid w:val="00AC0F1D"/>
    <w:rsid w:val="00AD3A88"/>
    <w:rsid w:val="00AD45BF"/>
    <w:rsid w:val="00AF7B0C"/>
    <w:rsid w:val="00B0303A"/>
    <w:rsid w:val="00B168E6"/>
    <w:rsid w:val="00B16FAD"/>
    <w:rsid w:val="00B3098E"/>
    <w:rsid w:val="00B528B8"/>
    <w:rsid w:val="00B573F6"/>
    <w:rsid w:val="00B801CC"/>
    <w:rsid w:val="00B90FFA"/>
    <w:rsid w:val="00BC47A0"/>
    <w:rsid w:val="00BD6A25"/>
    <w:rsid w:val="00C05026"/>
    <w:rsid w:val="00C07ACF"/>
    <w:rsid w:val="00C1743B"/>
    <w:rsid w:val="00C2292E"/>
    <w:rsid w:val="00C57159"/>
    <w:rsid w:val="00C92AB9"/>
    <w:rsid w:val="00C94931"/>
    <w:rsid w:val="00CD015D"/>
    <w:rsid w:val="00CD2742"/>
    <w:rsid w:val="00CD27F1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9051E"/>
    <w:rsid w:val="00EA4611"/>
    <w:rsid w:val="00EB0F3B"/>
    <w:rsid w:val="00EB35F5"/>
    <w:rsid w:val="00EB6491"/>
    <w:rsid w:val="00EC11AB"/>
    <w:rsid w:val="00EC5C85"/>
    <w:rsid w:val="00EE3EF1"/>
    <w:rsid w:val="00EE5BEC"/>
    <w:rsid w:val="00EF2CF9"/>
    <w:rsid w:val="00EF49B9"/>
    <w:rsid w:val="00F02C1B"/>
    <w:rsid w:val="00F06765"/>
    <w:rsid w:val="00F1354B"/>
    <w:rsid w:val="00F25876"/>
    <w:rsid w:val="00F3560D"/>
    <w:rsid w:val="00F35B09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C5A3-89FF-4B65-B864-2A2A4B65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30E19F9F.dotm</Template>
  <TotalTime>0</TotalTime>
  <Pages>1</Pages>
  <Words>235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Panthen, Eva</cp:lastModifiedBy>
  <cp:revision>17</cp:revision>
  <cp:lastPrinted>2014-03-20T13:05:00Z</cp:lastPrinted>
  <dcterms:created xsi:type="dcterms:W3CDTF">2013-02-15T09:47:00Z</dcterms:created>
  <dcterms:modified xsi:type="dcterms:W3CDTF">2017-07-12T11:16:00Z</dcterms:modified>
</cp:coreProperties>
</file>